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EBD93" w14:textId="77777777" w:rsidR="006B4CB8" w:rsidRDefault="006B4CB8" w:rsidP="006B4C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THORNE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0E4B8DB1" w14:textId="77777777" w:rsidR="006B4CB8" w:rsidRDefault="006B4CB8" w:rsidP="006B4CB8">
      <w:pPr>
        <w:pStyle w:val="NoSpacing"/>
        <w:rPr>
          <w:rFonts w:cs="Times New Roman"/>
          <w:szCs w:val="24"/>
        </w:rPr>
      </w:pPr>
    </w:p>
    <w:p w14:paraId="03877840" w14:textId="77777777" w:rsidR="006B4CB8" w:rsidRDefault="006B4CB8" w:rsidP="006B4CB8">
      <w:pPr>
        <w:pStyle w:val="NoSpacing"/>
        <w:rPr>
          <w:rFonts w:cs="Times New Roman"/>
          <w:szCs w:val="24"/>
        </w:rPr>
      </w:pPr>
    </w:p>
    <w:p w14:paraId="7F1CE485" w14:textId="77777777" w:rsidR="006B4CB8" w:rsidRDefault="006B4CB8" w:rsidP="006B4C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Robert Thorne(q.v.).</w:t>
      </w:r>
    </w:p>
    <w:p w14:paraId="1277C824" w14:textId="77777777" w:rsidR="006B4CB8" w:rsidRDefault="006B4CB8" w:rsidP="006B4C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1845D071" w14:textId="77777777" w:rsidR="006B4CB8" w:rsidRDefault="006B4CB8" w:rsidP="006B4CB8">
      <w:pPr>
        <w:pStyle w:val="NoSpacing"/>
        <w:rPr>
          <w:rFonts w:cs="Times New Roman"/>
          <w:szCs w:val="24"/>
        </w:rPr>
      </w:pPr>
    </w:p>
    <w:p w14:paraId="495A3DD7" w14:textId="77777777" w:rsidR="006B4CB8" w:rsidRDefault="006B4CB8" w:rsidP="006B4CB8">
      <w:pPr>
        <w:pStyle w:val="NoSpacing"/>
        <w:rPr>
          <w:rFonts w:cs="Times New Roman"/>
          <w:szCs w:val="24"/>
        </w:rPr>
      </w:pPr>
    </w:p>
    <w:p w14:paraId="26034330" w14:textId="77777777" w:rsidR="006B4CB8" w:rsidRDefault="006B4CB8" w:rsidP="006B4C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Mar.1433</w:t>
      </w:r>
      <w:r>
        <w:rPr>
          <w:rFonts w:cs="Times New Roman"/>
          <w:szCs w:val="24"/>
        </w:rPr>
        <w:tab/>
        <w:t xml:space="preserve">He had a bequest in the Will of Cristina </w:t>
      </w:r>
      <w:proofErr w:type="spellStart"/>
      <w:r>
        <w:rPr>
          <w:rFonts w:cs="Times New Roman"/>
          <w:szCs w:val="24"/>
        </w:rPr>
        <w:t>Cutte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(q.v.).  (ibid.)</w:t>
      </w:r>
    </w:p>
    <w:p w14:paraId="6635595C" w14:textId="77777777" w:rsidR="006B4CB8" w:rsidRDefault="006B4CB8" w:rsidP="006B4CB8">
      <w:pPr>
        <w:pStyle w:val="NoSpacing"/>
        <w:rPr>
          <w:rFonts w:cs="Times New Roman"/>
          <w:szCs w:val="24"/>
        </w:rPr>
      </w:pPr>
    </w:p>
    <w:p w14:paraId="27B1FEDB" w14:textId="77777777" w:rsidR="006B4CB8" w:rsidRDefault="006B4CB8" w:rsidP="006B4CB8">
      <w:pPr>
        <w:pStyle w:val="NoSpacing"/>
        <w:rPr>
          <w:rFonts w:cs="Times New Roman"/>
          <w:szCs w:val="24"/>
        </w:rPr>
      </w:pPr>
    </w:p>
    <w:p w14:paraId="728AE8A1" w14:textId="77777777" w:rsidR="006B4CB8" w:rsidRDefault="006B4CB8" w:rsidP="006B4CB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January 2023</w:t>
      </w:r>
    </w:p>
    <w:p w14:paraId="2F4F4F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39846" w14:textId="77777777" w:rsidR="006B4CB8" w:rsidRDefault="006B4CB8" w:rsidP="009139A6">
      <w:r>
        <w:separator/>
      </w:r>
    </w:p>
  </w:endnote>
  <w:endnote w:type="continuationSeparator" w:id="0">
    <w:p w14:paraId="00F65DF5" w14:textId="77777777" w:rsidR="006B4CB8" w:rsidRDefault="006B4C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4B3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B51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73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46C53" w14:textId="77777777" w:rsidR="006B4CB8" w:rsidRDefault="006B4CB8" w:rsidP="009139A6">
      <w:r>
        <w:separator/>
      </w:r>
    </w:p>
  </w:footnote>
  <w:footnote w:type="continuationSeparator" w:id="0">
    <w:p w14:paraId="12762554" w14:textId="77777777" w:rsidR="006B4CB8" w:rsidRDefault="006B4C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588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181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A3D3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CB8"/>
    <w:rsid w:val="000666E0"/>
    <w:rsid w:val="002510B7"/>
    <w:rsid w:val="005C130B"/>
    <w:rsid w:val="006B4CB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AC756"/>
  <w15:chartTrackingRefBased/>
  <w15:docId w15:val="{28BA32F4-01AC-43A9-94AB-1F9FCA6C1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2023-01-20T19:35:00Z</dcterms:created>
  <dcterms:modified xsi:type="dcterms:W3CDTF">2023-01-20T19:35:00Z</dcterms:modified>
</cp:coreProperties>
</file>